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253" w:rsidRDefault="00B91253" w:rsidP="00D60E35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>Образец заполнения приложений к техническому заданию.</w:t>
      </w:r>
    </w:p>
    <w:p w:rsidR="00B91253" w:rsidRPr="00B91253" w:rsidRDefault="00B91253" w:rsidP="00D60E35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91253">
        <w:rPr>
          <w:rFonts w:ascii="Times New Roman" w:eastAsia="Times New Roman" w:hAnsi="Times New Roman" w:cs="Times New Roman"/>
          <w:b/>
          <w:sz w:val="32"/>
          <w:szCs w:val="32"/>
        </w:rPr>
        <w:t>Техническое обслуживание и ремонт медицинского оборудования (вероятностный характер)</w:t>
      </w:r>
    </w:p>
    <w:p w:rsidR="00D60E35" w:rsidRPr="00A774B7" w:rsidRDefault="00D60E35" w:rsidP="00DE1564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774B7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D60E35" w:rsidRPr="00A774B7" w:rsidRDefault="00D60E35" w:rsidP="00DE1564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774B7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D60E35" w:rsidRPr="00A774B7" w:rsidRDefault="00D60E35" w:rsidP="00D60E3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15E1" w:rsidRPr="00C20FCE" w:rsidRDefault="00D115E1" w:rsidP="00D115E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0FCE">
        <w:rPr>
          <w:rFonts w:ascii="Times New Roman" w:eastAsia="Times New Roman" w:hAnsi="Times New Roman" w:cs="Times New Roman"/>
          <w:b/>
          <w:sz w:val="24"/>
          <w:szCs w:val="24"/>
        </w:rPr>
        <w:t>Перечень медицинского оборудования, подлежащего техническому обслуживанию и (или) ремонту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2422"/>
        <w:gridCol w:w="1285"/>
        <w:gridCol w:w="2409"/>
        <w:gridCol w:w="1607"/>
        <w:gridCol w:w="2089"/>
      </w:tblGrid>
      <w:tr w:rsidR="00D115E1" w:rsidRPr="00C20FCE" w:rsidTr="00B13510">
        <w:trPr>
          <w:trHeight w:val="488"/>
          <w:tblHeader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5E1" w:rsidRPr="00C20FCE" w:rsidRDefault="00D115E1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C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5E1" w:rsidRPr="00C20FCE" w:rsidRDefault="00C20FCE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C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оборудования (в том числе наименование изготовителя (производителя)</w:t>
            </w:r>
            <w:r w:rsidRPr="00C20FCE">
              <w:rPr>
                <w:rStyle w:val="aa"/>
                <w:rFonts w:ascii="Times New Roman" w:eastAsia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E1" w:rsidRPr="00C20FCE" w:rsidRDefault="00C20FCE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C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регистрационного удостоверения и год выпуска</w:t>
            </w:r>
            <w:r w:rsidRPr="00C20FCE">
              <w:rPr>
                <w:rStyle w:val="aa"/>
                <w:rFonts w:ascii="Times New Roman" w:eastAsia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E1" w:rsidRPr="00C20FCE" w:rsidRDefault="00C20FCE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C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нахождения оборудования  (в том числе корпус, кабинет или структурное подразделение)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E1" w:rsidRPr="00C20FCE" w:rsidRDefault="00D115E1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0FC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Периодич-ность</w:t>
            </w:r>
            <w:proofErr w:type="spellEnd"/>
            <w:proofErr w:type="gramEnd"/>
            <w:r w:rsidRPr="00C20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обслуживания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E1" w:rsidRPr="00C20FCE" w:rsidRDefault="00D115E1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FC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плановых работ в течение срока действия Контракта</w:t>
            </w:r>
          </w:p>
        </w:tc>
      </w:tr>
      <w:tr w:rsidR="00DB23EF" w:rsidRPr="00C20FCE" w:rsidTr="0071493E">
        <w:trPr>
          <w:trHeight w:val="488"/>
          <w:tblHeader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3EF" w:rsidRPr="00BB1297" w:rsidRDefault="00DB23EF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3EF" w:rsidRPr="00BB1297" w:rsidRDefault="00DB23EF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№1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EF" w:rsidRPr="00BB1297" w:rsidRDefault="00DB23EF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ФСР 2009/1111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EF" w:rsidRPr="00BB1297" w:rsidRDefault="00DB23EF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Г.Самара</w:t>
            </w:r>
            <w:proofErr w:type="spellEnd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кляренко</w:t>
            </w:r>
            <w:proofErr w:type="spellEnd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, дом 111, кабинет 111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EF" w:rsidRPr="00BB1297" w:rsidRDefault="00DB23EF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EF" w:rsidRPr="00BB1297" w:rsidRDefault="00DB23EF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B23EF" w:rsidRPr="00C20FCE" w:rsidTr="00E12894">
        <w:trPr>
          <w:trHeight w:val="488"/>
          <w:tblHeader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3EF" w:rsidRPr="00DB23EF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3E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3EF" w:rsidRPr="00DB23EF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3EF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№2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EF" w:rsidRPr="00DB23EF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3EF">
              <w:rPr>
                <w:rFonts w:ascii="Times New Roman" w:eastAsia="Times New Roman" w:hAnsi="Times New Roman" w:cs="Times New Roman"/>
                <w:sz w:val="24"/>
                <w:szCs w:val="24"/>
              </w:rPr>
              <w:t>ФСР 2009/1112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EF" w:rsidRPr="00BB1297" w:rsidRDefault="00DB23EF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Г.Самара</w:t>
            </w:r>
            <w:proofErr w:type="spellEnd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кляренко</w:t>
            </w:r>
            <w:proofErr w:type="spellEnd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, дом 111, кабинет 111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EF" w:rsidRPr="00BB1297" w:rsidRDefault="00DB23EF" w:rsidP="00DB23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EF" w:rsidRPr="00BB1297" w:rsidRDefault="00DB23EF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23EF" w:rsidRPr="00C20FCE" w:rsidTr="00B13510">
        <w:trPr>
          <w:trHeight w:val="488"/>
          <w:tblHeader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3EF" w:rsidRPr="00C20FCE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3EF" w:rsidRPr="00C20FCE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EF" w:rsidRPr="00C20FCE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EF" w:rsidRPr="00C20FCE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EF" w:rsidRPr="00C20FCE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EF" w:rsidRPr="00C20FCE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23EF" w:rsidRPr="00C20FCE" w:rsidTr="00B13510">
        <w:trPr>
          <w:trHeight w:val="488"/>
          <w:tblHeader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3EF" w:rsidRPr="00C20FCE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3EF" w:rsidRPr="00C20FCE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EF" w:rsidRPr="00C20FCE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EF" w:rsidRPr="00C20FCE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EF" w:rsidRPr="00C20FCE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EF" w:rsidRPr="00C20FCE" w:rsidRDefault="00DB23EF" w:rsidP="00B135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4B50" w:rsidRPr="00C20FCE" w:rsidRDefault="00B24B50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02DC5" w:rsidRPr="00E02DC5" w:rsidRDefault="00E02DC5" w:rsidP="00E02DC5">
      <w:pPr>
        <w:tabs>
          <w:tab w:val="left" w:pos="108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 w:rsidRPr="00E02DC5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Время выполнения работ: </w:t>
      </w:r>
    </w:p>
    <w:p w:rsidR="00E02DC5" w:rsidRPr="00E02DC5" w:rsidRDefault="00E02DC5" w:rsidP="00E02DC5">
      <w:pPr>
        <w:tabs>
          <w:tab w:val="left" w:pos="108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 w:rsidRPr="00E02DC5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- рабочие дни Заказчика (с понедельника по пятницу), с 8 ч. 00 мин. до 16 ч. 30 мин. местного времени; </w:t>
      </w:r>
    </w:p>
    <w:p w:rsidR="00E02DC5" w:rsidRPr="009D3719" w:rsidRDefault="00E02DC5" w:rsidP="00E02DC5">
      <w:pPr>
        <w:tabs>
          <w:tab w:val="left" w:pos="108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 w:rsidRPr="00E02DC5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- в выходные (нерабочие) и в праздничные дни, организуется дежурство ответственных инженеров Исполнителя, обслуживающих отделения Заказчика</w:t>
      </w:r>
      <w:r w:rsidRPr="00E02DC5">
        <w:t xml:space="preserve"> </w:t>
      </w:r>
      <w:r w:rsidRPr="00E02DC5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с 8 ч. 00 мин. до 15 ч. 00 мин. местного времени, при этом допускается дежурство специалистов Исполнителя по телефону.</w:t>
      </w:r>
    </w:p>
    <w:p w:rsidR="00C20FCE" w:rsidRDefault="00C20FCE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E6D61" w:rsidRDefault="004E6D61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:rsidR="004E6D61" w:rsidRPr="00A774B7" w:rsidRDefault="004E6D61" w:rsidP="004E6D61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</w:t>
      </w:r>
    </w:p>
    <w:p w:rsidR="004E6D61" w:rsidRPr="00A774B7" w:rsidRDefault="004E6D61" w:rsidP="004E6D61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774B7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4E6D61" w:rsidRDefault="004E6D61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9214" w:type="dxa"/>
        <w:tblInd w:w="631" w:type="dxa"/>
        <w:tblLook w:val="04A0" w:firstRow="1" w:lastRow="0" w:firstColumn="1" w:lastColumn="0" w:noHBand="0" w:noVBand="1"/>
      </w:tblPr>
      <w:tblGrid>
        <w:gridCol w:w="709"/>
        <w:gridCol w:w="6110"/>
        <w:gridCol w:w="2395"/>
      </w:tblGrid>
      <w:tr w:rsidR="004E6D61" w:rsidRPr="00C4344E" w:rsidTr="004E6D61">
        <w:trPr>
          <w:trHeight w:val="39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E6D61" w:rsidRPr="00C4344E" w:rsidRDefault="004E6D61" w:rsidP="00872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E6D61" w:rsidRPr="00C4344E" w:rsidRDefault="004E6D61" w:rsidP="004E6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3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 цена единицы работы</w:t>
            </w:r>
          </w:p>
        </w:tc>
      </w:tr>
      <w:tr w:rsidR="004E6D61" w:rsidRPr="00CE2555" w:rsidTr="004E6D61">
        <w:trPr>
          <w:trHeight w:val="1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6D61" w:rsidRPr="00CE2555" w:rsidRDefault="004E6D61" w:rsidP="008729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25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4E6D61" w:rsidRPr="00CE2555" w:rsidRDefault="004E6D61" w:rsidP="008729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6D61" w:rsidRPr="00CE2555" w:rsidRDefault="004E6D61" w:rsidP="0087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2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работ</w:t>
            </w:r>
            <w:r w:rsidR="009369BF" w:rsidRPr="00CE2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61" w:rsidRPr="00CE2555" w:rsidRDefault="004E6D61" w:rsidP="0087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2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Начальная (максимальная) цена единицы работы, руб.</w:t>
            </w:r>
            <w:r w:rsidR="009369BF" w:rsidRPr="00CE2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**</w:t>
            </w:r>
            <w:r w:rsidRPr="00CE2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</w:t>
            </w:r>
          </w:p>
        </w:tc>
      </w:tr>
      <w:tr w:rsidR="004E6D61" w:rsidRPr="00CE2555" w:rsidTr="004E6D61">
        <w:trPr>
          <w:trHeight w:val="24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:rsidR="004E6D61" w:rsidRPr="00CE2555" w:rsidRDefault="00DB23EF" w:rsidP="00872922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№1</w:t>
            </w:r>
          </w:p>
        </w:tc>
      </w:tr>
      <w:tr w:rsidR="004E6D61" w:rsidRPr="00CE2555" w:rsidTr="004E6D61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6D61" w:rsidRPr="00CE2555" w:rsidRDefault="004E6D61" w:rsidP="00DB23EF">
            <w:pPr>
              <w:numPr>
                <w:ilvl w:val="0"/>
                <w:numId w:val="20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6D61" w:rsidRPr="00CE2555" w:rsidRDefault="00DB23EF" w:rsidP="00B9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Замена запасной части №1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6D61" w:rsidRPr="00CE2555" w:rsidRDefault="00DB23EF" w:rsidP="00872922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E6D61" w:rsidRPr="00CE2555" w:rsidTr="004E6D61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6D61" w:rsidRPr="00CE2555" w:rsidRDefault="00DB23EF" w:rsidP="00872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6D61" w:rsidRPr="00CE2555" w:rsidRDefault="00DB23EF" w:rsidP="00B9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детали №1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6D61" w:rsidRPr="00CE2555" w:rsidRDefault="00DB23EF" w:rsidP="00872922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94176" w:rsidRPr="00CE2555" w:rsidTr="004E6D61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176" w:rsidRDefault="00D94176" w:rsidP="00872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B91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оборудования на наличие механических повреждений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94176" w:rsidRPr="00CE2555" w:rsidTr="004E6D61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176" w:rsidRDefault="00D94176" w:rsidP="00872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B9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94176" w:rsidRPr="00CE2555" w:rsidTr="004E6D61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176" w:rsidRDefault="00D94176" w:rsidP="00872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B9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94176" w:rsidRPr="00CE2555" w:rsidTr="004E6D61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176" w:rsidRDefault="00D94176" w:rsidP="00872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B9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исправности всех частей и узлов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94176" w:rsidRPr="00CE2555" w:rsidTr="004E6D61">
        <w:trPr>
          <w:trHeight w:val="24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:rsidR="00D94176" w:rsidRPr="00CE2555" w:rsidRDefault="00D94176" w:rsidP="00872922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№2</w:t>
            </w:r>
          </w:p>
        </w:tc>
      </w:tr>
      <w:tr w:rsidR="00D94176" w:rsidRPr="00CE2555" w:rsidTr="004E6D61">
        <w:trPr>
          <w:trHeight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176" w:rsidRPr="00CE2555" w:rsidRDefault="00D94176" w:rsidP="00872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CE2555" w:rsidRDefault="00D94176" w:rsidP="00B9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2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детали №1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CE2555" w:rsidRDefault="00D94176" w:rsidP="00872922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94176" w:rsidRPr="00CE2555" w:rsidTr="004E6D61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176" w:rsidRPr="00CE2555" w:rsidRDefault="00D94176" w:rsidP="00872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CE2555" w:rsidRDefault="00D94176" w:rsidP="00B9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детали №2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CE2555" w:rsidRDefault="00D94176" w:rsidP="00872922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94176" w:rsidRPr="00CE2555" w:rsidTr="004E6D61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176" w:rsidRDefault="00D94176" w:rsidP="008F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B91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оборудования на наличие механических повреждений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94176" w:rsidRPr="00CE2555" w:rsidTr="004E6D61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176" w:rsidRDefault="00D94176" w:rsidP="008F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B9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94176" w:rsidRPr="00CE2555" w:rsidTr="004E6D61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176" w:rsidRDefault="00D94176" w:rsidP="008F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B9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94176" w:rsidRPr="00CE2555" w:rsidTr="004E6D61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176" w:rsidRDefault="00D94176" w:rsidP="008F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B9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исправности всех частей и узлов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FA3263" w:rsidRDefault="00D94176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94176" w:rsidRPr="00CE2555" w:rsidTr="004E6D61">
        <w:trPr>
          <w:trHeight w:val="41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CE2555" w:rsidRDefault="00D94176" w:rsidP="00872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25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Начальная (максимальная) цена единиц работы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176" w:rsidRPr="00CE2555" w:rsidRDefault="00D94176" w:rsidP="00925BAE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 руб. </w:t>
            </w:r>
          </w:p>
        </w:tc>
      </w:tr>
    </w:tbl>
    <w:p w:rsidR="004E6D61" w:rsidRPr="00CE2555" w:rsidRDefault="004E6D61" w:rsidP="004E6D61">
      <w:pPr>
        <w:rPr>
          <w:sz w:val="24"/>
          <w:szCs w:val="24"/>
        </w:rPr>
      </w:pPr>
    </w:p>
    <w:p w:rsidR="009369BF" w:rsidRPr="00CE2555" w:rsidRDefault="009369BF" w:rsidP="002F7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E2555">
        <w:rPr>
          <w:rFonts w:ascii="Times New Roman" w:eastAsia="Times New Roman" w:hAnsi="Times New Roman" w:cs="Times New Roman"/>
          <w:b/>
          <w:bCs/>
          <w:sz w:val="20"/>
          <w:szCs w:val="20"/>
        </w:rPr>
        <w:t>*</w:t>
      </w:r>
      <w:r w:rsidRPr="00CE2555">
        <w:rPr>
          <w:rFonts w:ascii="Times New Roman" w:eastAsia="Times New Roman" w:hAnsi="Times New Roman" w:cs="Times New Roman"/>
          <w:bCs/>
          <w:sz w:val="20"/>
          <w:szCs w:val="20"/>
        </w:rPr>
        <w:t xml:space="preserve"> Необходимо указать наименование</w:t>
      </w:r>
      <w:r w:rsidR="005C707A" w:rsidRPr="00CE2555">
        <w:rPr>
          <w:rFonts w:ascii="Times New Roman" w:eastAsia="Times New Roman" w:hAnsi="Times New Roman" w:cs="Times New Roman"/>
          <w:bCs/>
          <w:sz w:val="20"/>
          <w:szCs w:val="20"/>
        </w:rPr>
        <w:t xml:space="preserve"> единиц</w:t>
      </w:r>
      <w:r w:rsidRPr="00CE2555">
        <w:rPr>
          <w:rFonts w:ascii="Times New Roman" w:eastAsia="Times New Roman" w:hAnsi="Times New Roman" w:cs="Times New Roman"/>
          <w:bCs/>
          <w:sz w:val="20"/>
          <w:szCs w:val="20"/>
        </w:rPr>
        <w:t xml:space="preserve"> работ, выполнение которых предполагается в процессе исполнения контракта, в том числе –</w:t>
      </w:r>
      <w:r w:rsidR="005C707A" w:rsidRPr="00CE2555">
        <w:rPr>
          <w:rFonts w:ascii="Times New Roman" w:eastAsia="Times New Roman" w:hAnsi="Times New Roman" w:cs="Times New Roman"/>
          <w:bCs/>
          <w:sz w:val="20"/>
          <w:szCs w:val="20"/>
        </w:rPr>
        <w:t xml:space="preserve"> единиц</w:t>
      </w:r>
      <w:r w:rsidRPr="00CE2555">
        <w:rPr>
          <w:rFonts w:ascii="Times New Roman" w:eastAsia="Times New Roman" w:hAnsi="Times New Roman" w:cs="Times New Roman"/>
          <w:bCs/>
          <w:sz w:val="20"/>
          <w:szCs w:val="20"/>
        </w:rPr>
        <w:t xml:space="preserve"> работ по замене </w:t>
      </w:r>
      <w:r w:rsidRPr="00CE2555">
        <w:rPr>
          <w:rFonts w:ascii="Times New Roman" w:eastAsia="Times New Roman" w:hAnsi="Times New Roman" w:cs="Times New Roman"/>
          <w:b/>
          <w:bCs/>
          <w:sz w:val="20"/>
          <w:szCs w:val="20"/>
        </w:rPr>
        <w:t>каждой запасной части и расходных материалов</w:t>
      </w:r>
      <w:r w:rsidRPr="00CE2555">
        <w:rPr>
          <w:rFonts w:ascii="Times New Roman" w:eastAsia="Times New Roman" w:hAnsi="Times New Roman" w:cs="Times New Roman"/>
          <w:bCs/>
          <w:sz w:val="20"/>
          <w:szCs w:val="20"/>
        </w:rPr>
        <w:t>, используемых при выполнении работ.</w:t>
      </w:r>
    </w:p>
    <w:p w:rsidR="009369BF" w:rsidRPr="00CE2555" w:rsidRDefault="009369BF" w:rsidP="002F7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E2555">
        <w:rPr>
          <w:rFonts w:ascii="Times New Roman" w:eastAsia="Times New Roman" w:hAnsi="Times New Roman" w:cs="Times New Roman"/>
          <w:b/>
          <w:bCs/>
          <w:sz w:val="20"/>
          <w:szCs w:val="20"/>
        </w:rPr>
        <w:t>**</w:t>
      </w:r>
      <w:r w:rsidRPr="00CE2555">
        <w:rPr>
          <w:rFonts w:ascii="Times New Roman" w:eastAsia="Times New Roman" w:hAnsi="Times New Roman" w:cs="Times New Roman"/>
          <w:bCs/>
          <w:sz w:val="20"/>
          <w:szCs w:val="20"/>
        </w:rPr>
        <w:t xml:space="preserve"> Необходимо указать начальную (максимальную) цену</w:t>
      </w:r>
      <w:r w:rsidR="005C707A" w:rsidRPr="00CE2555">
        <w:rPr>
          <w:rFonts w:ascii="Times New Roman" w:eastAsia="Times New Roman" w:hAnsi="Times New Roman" w:cs="Times New Roman"/>
          <w:bCs/>
          <w:sz w:val="20"/>
          <w:szCs w:val="20"/>
        </w:rPr>
        <w:t xml:space="preserve"> единиц</w:t>
      </w:r>
      <w:r w:rsidRPr="00CE2555">
        <w:rPr>
          <w:rFonts w:ascii="Times New Roman" w:eastAsia="Times New Roman" w:hAnsi="Times New Roman" w:cs="Times New Roman"/>
          <w:bCs/>
          <w:sz w:val="20"/>
          <w:szCs w:val="20"/>
        </w:rPr>
        <w:t xml:space="preserve"> работ, выполнение которых предполагается в процессе исполнения контракта, в том числе – работ по замене </w:t>
      </w:r>
      <w:r w:rsidRPr="00CE2555">
        <w:rPr>
          <w:rFonts w:ascii="Times New Roman" w:eastAsia="Times New Roman" w:hAnsi="Times New Roman" w:cs="Times New Roman"/>
          <w:b/>
          <w:bCs/>
          <w:sz w:val="20"/>
          <w:szCs w:val="20"/>
        </w:rPr>
        <w:t>каждой запасной части и расходных материалов</w:t>
      </w:r>
      <w:r w:rsidRPr="00CE2555">
        <w:rPr>
          <w:rFonts w:ascii="Times New Roman" w:eastAsia="Times New Roman" w:hAnsi="Times New Roman" w:cs="Times New Roman"/>
          <w:bCs/>
          <w:sz w:val="20"/>
          <w:szCs w:val="20"/>
        </w:rPr>
        <w:t xml:space="preserve">, используемых при выполнении работ </w:t>
      </w:r>
      <w:r w:rsidRPr="00CE2555">
        <w:rPr>
          <w:rFonts w:ascii="Times New Roman" w:eastAsia="Times New Roman" w:hAnsi="Times New Roman" w:cs="Times New Roman"/>
          <w:b/>
          <w:bCs/>
          <w:sz w:val="20"/>
          <w:szCs w:val="20"/>
        </w:rPr>
        <w:t>без учета стоимости</w:t>
      </w:r>
      <w:r w:rsidRPr="00CE2555">
        <w:rPr>
          <w:rFonts w:ascii="Times New Roman" w:eastAsia="Times New Roman" w:hAnsi="Times New Roman" w:cs="Times New Roman"/>
          <w:bCs/>
          <w:sz w:val="20"/>
          <w:szCs w:val="20"/>
        </w:rPr>
        <w:t xml:space="preserve"> самих запасных частей и расходных материалов, указанных в Приложении              № 3 к Техническому заданию. </w:t>
      </w:r>
    </w:p>
    <w:p w:rsidR="004E6D61" w:rsidRDefault="009369BF" w:rsidP="002F7864">
      <w:pPr>
        <w:jc w:val="both"/>
        <w:rPr>
          <w:sz w:val="24"/>
          <w:szCs w:val="24"/>
        </w:rPr>
      </w:pPr>
      <w:r w:rsidRPr="00CE2555">
        <w:rPr>
          <w:rFonts w:ascii="Times New Roman" w:eastAsia="Times New Roman" w:hAnsi="Times New Roman" w:cs="Times New Roman"/>
          <w:bCs/>
          <w:sz w:val="20"/>
          <w:szCs w:val="20"/>
        </w:rPr>
        <w:t>При заключении контракта Заказчик в данном столбце уточняет стоимость работ с учетом предложения победителя закупки о цене исполнения контракта, в соответствии с условием о пропорциональном снижении такой цены, предусмотренным документацией о закупке (коэффициент падения цены).</w:t>
      </w:r>
      <w:r w:rsidR="004E6D61">
        <w:rPr>
          <w:sz w:val="24"/>
          <w:szCs w:val="24"/>
        </w:rPr>
        <w:br w:type="page"/>
      </w:r>
    </w:p>
    <w:p w:rsidR="004E6D61" w:rsidRPr="00A774B7" w:rsidRDefault="004E6D61" w:rsidP="004E6D61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3</w:t>
      </w:r>
    </w:p>
    <w:p w:rsidR="004E6D61" w:rsidRPr="00A774B7" w:rsidRDefault="004E6D61" w:rsidP="004E6D61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774B7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4E6D61" w:rsidRDefault="004E6D61" w:rsidP="004E6D61">
      <w:pPr>
        <w:rPr>
          <w:sz w:val="24"/>
          <w:szCs w:val="24"/>
        </w:rPr>
      </w:pPr>
    </w:p>
    <w:p w:rsidR="004E6D61" w:rsidRPr="00E02DC5" w:rsidRDefault="004E6D61" w:rsidP="00E02DC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DC5">
        <w:rPr>
          <w:rFonts w:ascii="Times New Roman" w:eastAsia="Times New Roman" w:hAnsi="Times New Roman" w:cs="Times New Roman"/>
          <w:b/>
          <w:sz w:val="24"/>
          <w:szCs w:val="24"/>
        </w:rPr>
        <w:t>Перечень запасных частей и расходных материалов</w:t>
      </w:r>
    </w:p>
    <w:p w:rsidR="004E6D61" w:rsidRPr="00E02DC5" w:rsidRDefault="004E6D61" w:rsidP="00E02D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40" w:type="dxa"/>
        <w:tblInd w:w="526" w:type="dxa"/>
        <w:tblLook w:val="04A0" w:firstRow="1" w:lastRow="0" w:firstColumn="1" w:lastColumn="0" w:noHBand="0" w:noVBand="1"/>
      </w:tblPr>
      <w:tblGrid>
        <w:gridCol w:w="927"/>
        <w:gridCol w:w="5169"/>
        <w:gridCol w:w="1368"/>
        <w:gridCol w:w="1976"/>
      </w:tblGrid>
      <w:tr w:rsidR="004E6D61" w:rsidRPr="00E02DC5" w:rsidTr="004E6D61">
        <w:trPr>
          <w:trHeight w:val="63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6D61" w:rsidRPr="00E02DC5" w:rsidRDefault="004E6D61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2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4E6D61" w:rsidRPr="00E02DC5" w:rsidRDefault="004E6D61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2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E6D61" w:rsidRPr="00E02DC5" w:rsidRDefault="00E02DC5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2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запасных частей и расходных материалов,</w:t>
            </w:r>
            <w:r w:rsidRPr="00E02D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 также их характеристики (при необходимости)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61" w:rsidRPr="00E02DC5" w:rsidRDefault="004E6D61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2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D61" w:rsidRPr="00E02DC5" w:rsidRDefault="004E6D61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2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Начальная (максимальная) цена единицы запасной части, </w:t>
            </w:r>
            <w:r w:rsidRPr="00CE25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руб.</w:t>
            </w:r>
            <w:r w:rsidR="00D94418" w:rsidRPr="00CE2555"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</w:tr>
      <w:tr w:rsidR="004E6D61" w:rsidRPr="00E02DC5" w:rsidTr="004E6D61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6D61" w:rsidRPr="00B91253" w:rsidRDefault="00DB23EF" w:rsidP="00B912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1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E6D61" w:rsidRPr="00B91253" w:rsidRDefault="00DB23EF" w:rsidP="00B91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253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Запасная часть №1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6D61" w:rsidRPr="00B91253" w:rsidRDefault="00DB23EF" w:rsidP="00B912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91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D61" w:rsidRPr="00B91253" w:rsidRDefault="00DB23EF" w:rsidP="00B9125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12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4E6D61" w:rsidRPr="00E02DC5" w:rsidTr="004E6D61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6D61" w:rsidRPr="00E02DC5" w:rsidRDefault="004E6D61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E6D61" w:rsidRPr="00E02DC5" w:rsidRDefault="004E6D61" w:rsidP="00E02D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6D61" w:rsidRPr="00E02DC5" w:rsidRDefault="004E6D61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D61" w:rsidRPr="00E02DC5" w:rsidRDefault="004E6D61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6D61" w:rsidRPr="00E02DC5" w:rsidTr="004E6D61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6D61" w:rsidRPr="00E02DC5" w:rsidRDefault="004E6D61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E6D61" w:rsidRPr="00E02DC5" w:rsidRDefault="004E6D61" w:rsidP="00E02D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6D61" w:rsidRPr="00E02DC5" w:rsidRDefault="004E6D61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D61" w:rsidRPr="00E02DC5" w:rsidRDefault="004E6D61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6D61" w:rsidRPr="00E02DC5" w:rsidTr="004E6D61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6D61" w:rsidRPr="00E02DC5" w:rsidRDefault="004E6D61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E6D61" w:rsidRPr="00E02DC5" w:rsidRDefault="004E6D61" w:rsidP="00E02D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6D61" w:rsidRPr="00E02DC5" w:rsidRDefault="004E6D61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D61" w:rsidRPr="00E02DC5" w:rsidRDefault="004E6D61" w:rsidP="00E02D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5BAE" w:rsidRPr="00E02DC5" w:rsidTr="00E01C44">
        <w:trPr>
          <w:trHeight w:val="300"/>
        </w:trPr>
        <w:tc>
          <w:tcPr>
            <w:tcW w:w="6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5BAE" w:rsidRPr="00E02DC5" w:rsidRDefault="00925BAE" w:rsidP="00B912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2D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начальная (максимальная) цена запасных частей</w:t>
            </w:r>
          </w:p>
        </w:tc>
        <w:tc>
          <w:tcPr>
            <w:tcW w:w="3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5BAE" w:rsidRPr="00B91253" w:rsidRDefault="00925BAE" w:rsidP="00B9125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12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руб.</w:t>
            </w:r>
          </w:p>
        </w:tc>
        <w:bookmarkStart w:id="0" w:name="_GoBack"/>
        <w:bookmarkEnd w:id="0"/>
      </w:tr>
    </w:tbl>
    <w:p w:rsidR="004E6D61" w:rsidRPr="00E02DC5" w:rsidRDefault="004E6D61" w:rsidP="00E02D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D61" w:rsidRPr="00E02DC5" w:rsidRDefault="004E6D61" w:rsidP="00E02DC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2DC5" w:rsidRPr="00E02DC5" w:rsidRDefault="00E02DC5" w:rsidP="00E02DC5">
      <w:pPr>
        <w:ind w:firstLine="709"/>
        <w:jc w:val="both"/>
        <w:rPr>
          <w:rFonts w:ascii="Times New Roman" w:hAnsi="Times New Roman" w:cs="Times New Roman"/>
        </w:rPr>
      </w:pPr>
      <w:r w:rsidRPr="00E02DC5">
        <w:rPr>
          <w:rFonts w:ascii="Times New Roman" w:hAnsi="Times New Roman" w:cs="Times New Roman"/>
        </w:rPr>
        <w:t>Значения характеристик, указанных в техническом задании (характеристики запасных частей, в случае указания таких характеристик заказчиком), являются конкретными. Однако участник закупки в своей заявке вправе уточнить значения показателей в рамках</w:t>
      </w:r>
      <w:r>
        <w:rPr>
          <w:rFonts w:ascii="Times New Roman" w:hAnsi="Times New Roman" w:cs="Times New Roman"/>
        </w:rPr>
        <w:t>,</w:t>
      </w:r>
      <w:r w:rsidRPr="00E02DC5">
        <w:rPr>
          <w:rFonts w:ascii="Times New Roman" w:hAnsi="Times New Roman" w:cs="Times New Roman"/>
        </w:rPr>
        <w:t xml:space="preserve"> предусмотренных техническим заданием допустимых отклонений</w:t>
      </w:r>
    </w:p>
    <w:p w:rsidR="008B6964" w:rsidRPr="00E02DC5" w:rsidRDefault="008B6964" w:rsidP="00E02DC5">
      <w:pPr>
        <w:ind w:firstLine="709"/>
        <w:jc w:val="both"/>
        <w:rPr>
          <w:rFonts w:ascii="Times New Roman" w:eastAsia="Calibri" w:hAnsi="Times New Roman" w:cs="Times New Roman"/>
        </w:rPr>
      </w:pPr>
      <w:r w:rsidRPr="00E02DC5">
        <w:rPr>
          <w:rFonts w:ascii="Times New Roman" w:eastAsia="Calibri" w:hAnsi="Times New Roman" w:cs="Times New Roman"/>
        </w:rPr>
        <w:t>Участник закупки при заполнении заявки обязан:</w:t>
      </w:r>
    </w:p>
    <w:p w:rsidR="008B6964" w:rsidRPr="008B6964" w:rsidRDefault="008B6964" w:rsidP="00E02DC5">
      <w:pPr>
        <w:ind w:firstLine="709"/>
        <w:jc w:val="both"/>
        <w:rPr>
          <w:rFonts w:ascii="Times New Roman" w:eastAsia="Calibri" w:hAnsi="Times New Roman" w:cs="Times New Roman"/>
        </w:rPr>
      </w:pPr>
      <w:r w:rsidRPr="00E02DC5">
        <w:rPr>
          <w:rFonts w:ascii="Times New Roman" w:eastAsia="Calibri" w:hAnsi="Times New Roman" w:cs="Times New Roman"/>
        </w:rPr>
        <w:t xml:space="preserve"> в случае если в описании товара, используемого</w:t>
      </w:r>
      <w:r w:rsidRPr="008B6964">
        <w:rPr>
          <w:rFonts w:ascii="Times New Roman" w:eastAsia="Calibri" w:hAnsi="Times New Roman" w:cs="Times New Roman"/>
        </w:rPr>
        <w:t xml:space="preserve"> для выполнения работ, указано конкретное наименование товара, обозначенное товарным знаком, участнику закупки достаточно дать согласие на</w:t>
      </w:r>
      <w:r w:rsidRPr="008B6964">
        <w:rPr>
          <w:rFonts w:ascii="Calibri" w:eastAsia="Calibri" w:hAnsi="Calibri" w:cs="Times New Roman"/>
        </w:rPr>
        <w:t xml:space="preserve"> </w:t>
      </w:r>
      <w:r w:rsidRPr="008B6964">
        <w:rPr>
          <w:rFonts w:ascii="Times New Roman" w:eastAsia="Calibri" w:hAnsi="Times New Roman" w:cs="Times New Roman"/>
        </w:rPr>
        <w:t>выполнение работ на условиях, предусмотренных документацией (то есть при выполнении работ использовать товар, указанный в документации);</w:t>
      </w:r>
    </w:p>
    <w:p w:rsidR="008B6964" w:rsidRPr="008B6964" w:rsidRDefault="008B6964" w:rsidP="008B6964">
      <w:pPr>
        <w:ind w:firstLine="709"/>
        <w:jc w:val="both"/>
        <w:rPr>
          <w:rFonts w:ascii="Times New Roman" w:eastAsia="Calibri" w:hAnsi="Times New Roman" w:cs="Times New Roman"/>
        </w:rPr>
      </w:pPr>
      <w:r w:rsidRPr="008B6964">
        <w:rPr>
          <w:rFonts w:ascii="Times New Roman" w:eastAsia="Calibri" w:hAnsi="Times New Roman" w:cs="Times New Roman"/>
        </w:rPr>
        <w:t>в случае если в описании товара, используемого для выполнения работ, указано конкретное наименование товара, обозначенное товарным знаком, но со словами «или эквивалент», участнику закупки</w:t>
      </w:r>
      <w:r w:rsidRPr="008B6964">
        <w:rPr>
          <w:rFonts w:ascii="Calibri" w:eastAsia="Calibri" w:hAnsi="Calibri" w:cs="Times New Roman"/>
        </w:rPr>
        <w:t xml:space="preserve"> в</w:t>
      </w:r>
      <w:r w:rsidRPr="008B6964">
        <w:rPr>
          <w:rFonts w:ascii="Times New Roman" w:eastAsia="Calibri" w:hAnsi="Times New Roman" w:cs="Times New Roman"/>
        </w:rPr>
        <w:t xml:space="preserve"> заявке необходимо либо дать согласие на выполнение работ на условиях, предусмотренных документацией (то есть при выполнении работ использовать товар, указанный в документации) либо, в случае если участник для выполнения работ предлагает к использованию товар иного товарного знака, по своим характеристикам эквивалентный товару, указанному в документации, указать конкретные показатели такого товара, соответствующие значениям, установленным в документации, а также его товарный знак (при наличии);</w:t>
      </w:r>
    </w:p>
    <w:p w:rsidR="008B6964" w:rsidRPr="008B6964" w:rsidRDefault="008B6964" w:rsidP="008B6964">
      <w:pPr>
        <w:ind w:firstLine="709"/>
        <w:jc w:val="both"/>
        <w:rPr>
          <w:rFonts w:ascii="Times New Roman" w:eastAsia="Calibri" w:hAnsi="Times New Roman" w:cs="Times New Roman"/>
        </w:rPr>
      </w:pPr>
      <w:r w:rsidRPr="008B6964">
        <w:rPr>
          <w:rFonts w:ascii="Times New Roman" w:eastAsia="Calibri" w:hAnsi="Times New Roman" w:cs="Times New Roman"/>
        </w:rPr>
        <w:t>в случае отсутствия в документации указания на товарный знак участнику закупки в заявке необходимо указать конкретные показатели предлагаемого товара, используемого для выполнения работ, соответствующие значениям, установленным в документации, а также его товарный знак (при наличии).</w:t>
      </w:r>
    </w:p>
    <w:p w:rsidR="008B6964" w:rsidRDefault="008B6964" w:rsidP="008B6964">
      <w:pPr>
        <w:ind w:firstLine="709"/>
        <w:jc w:val="both"/>
        <w:rPr>
          <w:rFonts w:ascii="Times New Roman" w:eastAsia="Calibri" w:hAnsi="Times New Roman" w:cs="Times New Roman"/>
        </w:rPr>
      </w:pPr>
      <w:r w:rsidRPr="008B6964">
        <w:rPr>
          <w:rFonts w:ascii="Times New Roman" w:eastAsia="Calibri" w:hAnsi="Times New Roman" w:cs="Times New Roman"/>
        </w:rPr>
        <w:t>Наименование страны происхождения товара необходимо указывать исключительно в случае установления заказчиком в извещении и документации о закупке запретов, ограничений допуска товаров, происходящих из иностранного государства или группы иностранных государств, в соответствии со статьей 14 Федерального закона от 05.04.2013 N 44-ФЗ «О контрактной системе в сфере закупок товаров, работ, услуг для обеспечения государственных и муниципальных нужд».</w:t>
      </w:r>
    </w:p>
    <w:p w:rsidR="001B1CF5" w:rsidRDefault="001B1CF5" w:rsidP="008B6964">
      <w:pPr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br w:type="page"/>
      </w:r>
    </w:p>
    <w:p w:rsidR="001B1CF5" w:rsidRPr="001B1CF5" w:rsidRDefault="001B1CF5" w:rsidP="001B1CF5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1CF5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4</w:t>
      </w:r>
    </w:p>
    <w:p w:rsidR="001B1CF5" w:rsidRPr="001B1CF5" w:rsidRDefault="001B1CF5" w:rsidP="001B1CF5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1CF5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1B1CF5" w:rsidRPr="001B1CF5" w:rsidRDefault="001B1CF5" w:rsidP="001B1CF5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1CF5" w:rsidRPr="001B1CF5" w:rsidRDefault="001B1CF5" w:rsidP="001B1CF5">
      <w:pPr>
        <w:spacing w:after="0" w:line="24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CF5" w:rsidRPr="001B1CF5" w:rsidRDefault="001B1CF5" w:rsidP="001B1CF5">
      <w:pPr>
        <w:spacing w:after="0" w:line="24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CF5">
        <w:rPr>
          <w:rFonts w:ascii="Times New Roman" w:hAnsi="Times New Roman" w:cs="Times New Roman"/>
          <w:b/>
          <w:sz w:val="28"/>
          <w:szCs w:val="28"/>
        </w:rPr>
        <w:t>Перечень программного обеспечения, подлежащего обновлению, в том числе с установкой опций</w:t>
      </w:r>
      <w:r w:rsidRPr="001B1CF5">
        <w:rPr>
          <w:rFonts w:ascii="Times New Roman" w:hAnsi="Times New Roman" w:cs="Times New Roman"/>
          <w:b/>
          <w:sz w:val="28"/>
          <w:szCs w:val="28"/>
          <w:vertAlign w:val="superscript"/>
        </w:rPr>
        <w:footnoteReference w:id="4"/>
      </w:r>
    </w:p>
    <w:p w:rsidR="001B1CF5" w:rsidRPr="001B1CF5" w:rsidRDefault="001B1CF5" w:rsidP="001B1CF5">
      <w:pPr>
        <w:spacing w:after="0" w:line="24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3544"/>
        <w:gridCol w:w="2693"/>
        <w:gridCol w:w="3651"/>
      </w:tblGrid>
      <w:tr w:rsidR="001B1CF5" w:rsidRPr="001B1CF5" w:rsidTr="00E36F87">
        <w:tc>
          <w:tcPr>
            <w:tcW w:w="959" w:type="dxa"/>
          </w:tcPr>
          <w:p w:rsidR="001B1CF5" w:rsidRPr="001B1CF5" w:rsidRDefault="001B1CF5" w:rsidP="00E36F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1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1B1CF5" w:rsidRPr="001B1CF5" w:rsidRDefault="001B1CF5" w:rsidP="00E36F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544" w:type="dxa"/>
          </w:tcPr>
          <w:p w:rsidR="001B1CF5" w:rsidRPr="001B1CF5" w:rsidRDefault="001B1CF5" w:rsidP="00E36F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1C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оборудования (в том числе наименование изготовителя (производителя)</w:t>
            </w:r>
            <w:r w:rsidRPr="001B1CF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5"/>
            </w:r>
          </w:p>
        </w:tc>
        <w:tc>
          <w:tcPr>
            <w:tcW w:w="2693" w:type="dxa"/>
          </w:tcPr>
          <w:p w:rsidR="001B1CF5" w:rsidRPr="001B1CF5" w:rsidRDefault="001B1CF5" w:rsidP="00E36F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1C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регистрационного удостоверения и год выпуска</w:t>
            </w:r>
            <w:r w:rsidRPr="001B1CF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6"/>
            </w:r>
          </w:p>
        </w:tc>
        <w:tc>
          <w:tcPr>
            <w:tcW w:w="3651" w:type="dxa"/>
          </w:tcPr>
          <w:p w:rsidR="001B1CF5" w:rsidRPr="001B1CF5" w:rsidRDefault="001B1CF5" w:rsidP="00E36F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1C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программного обеспечения</w:t>
            </w:r>
            <w:r w:rsidRPr="001B1CF5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 версия (серия) программного обеспечения, установленного на соответствующем оборудовании заказчика, а также его характеристики и прочая информация (при необходимости)</w:t>
            </w:r>
          </w:p>
        </w:tc>
      </w:tr>
      <w:tr w:rsidR="00D94176" w:rsidRPr="001B1CF5" w:rsidTr="00E36F87">
        <w:tc>
          <w:tcPr>
            <w:tcW w:w="959" w:type="dxa"/>
          </w:tcPr>
          <w:p w:rsidR="00D94176" w:rsidRPr="00335025" w:rsidRDefault="00D94176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D94176" w:rsidRPr="00335025" w:rsidRDefault="00D94176" w:rsidP="008F53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№1</w:t>
            </w:r>
          </w:p>
        </w:tc>
        <w:tc>
          <w:tcPr>
            <w:tcW w:w="2693" w:type="dxa"/>
          </w:tcPr>
          <w:p w:rsidR="00D94176" w:rsidRPr="00335025" w:rsidRDefault="00D94176" w:rsidP="008F53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ФСР 2009/1111; год выпуска 2009г.; </w:t>
            </w:r>
            <w:r w:rsidRPr="006876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инвентарный №041433110202222</w:t>
            </w:r>
          </w:p>
        </w:tc>
        <w:tc>
          <w:tcPr>
            <w:tcW w:w="3651" w:type="dxa"/>
          </w:tcPr>
          <w:p w:rsidR="00D94176" w:rsidRPr="00335025" w:rsidRDefault="00D94176" w:rsidP="008F53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№1; версия (серия) №121212</w:t>
            </w:r>
          </w:p>
        </w:tc>
      </w:tr>
      <w:tr w:rsidR="00D94176" w:rsidRPr="001B1CF5" w:rsidTr="00E36F87">
        <w:tc>
          <w:tcPr>
            <w:tcW w:w="959" w:type="dxa"/>
          </w:tcPr>
          <w:p w:rsidR="00D94176" w:rsidRPr="001B1CF5" w:rsidRDefault="00D94176" w:rsidP="00E36F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4176" w:rsidRPr="001B1CF5" w:rsidRDefault="00D94176" w:rsidP="00E36F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94176" w:rsidRPr="001B1CF5" w:rsidRDefault="00D94176" w:rsidP="00E36F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D94176" w:rsidRPr="001B1CF5" w:rsidRDefault="00D94176" w:rsidP="00E36F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4176" w:rsidRPr="003E47A4" w:rsidTr="00E36F87">
        <w:tc>
          <w:tcPr>
            <w:tcW w:w="959" w:type="dxa"/>
          </w:tcPr>
          <w:p w:rsidR="00D94176" w:rsidRPr="001B1CF5" w:rsidRDefault="00D94176" w:rsidP="00E36F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4176" w:rsidRPr="001B1CF5" w:rsidRDefault="00D94176" w:rsidP="00E36F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94176" w:rsidRPr="001B1CF5" w:rsidRDefault="00D94176" w:rsidP="00E36F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D94176" w:rsidRPr="001B1CF5" w:rsidRDefault="00D94176" w:rsidP="00E36F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B1CF5" w:rsidRPr="00A774B7" w:rsidRDefault="001B1CF5" w:rsidP="001B1CF5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1CF5" w:rsidRPr="00CA5389" w:rsidRDefault="001B1CF5" w:rsidP="008B6964">
      <w:pPr>
        <w:ind w:firstLine="709"/>
        <w:jc w:val="both"/>
        <w:rPr>
          <w:rFonts w:ascii="Times New Roman" w:eastAsia="Calibri" w:hAnsi="Times New Roman" w:cs="Times New Roman"/>
        </w:rPr>
      </w:pPr>
    </w:p>
    <w:p w:rsidR="004E6D61" w:rsidRPr="00C4344E" w:rsidRDefault="004E6D61" w:rsidP="004E6D61">
      <w:pPr>
        <w:rPr>
          <w:sz w:val="24"/>
          <w:szCs w:val="24"/>
        </w:rPr>
      </w:pPr>
    </w:p>
    <w:p w:rsidR="004E6D61" w:rsidRPr="00DE1564" w:rsidRDefault="004E6D61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60E35" w:rsidRPr="00A774B7" w:rsidRDefault="00D60E35" w:rsidP="00D60E35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D60E35" w:rsidRPr="00A774B7" w:rsidSect="00B20F9F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39E" w:rsidRDefault="00B9039E" w:rsidP="00C20FCE">
      <w:pPr>
        <w:spacing w:after="0" w:line="240" w:lineRule="auto"/>
      </w:pPr>
      <w:r>
        <w:separator/>
      </w:r>
    </w:p>
  </w:endnote>
  <w:endnote w:type="continuationSeparator" w:id="0">
    <w:p w:rsidR="00B9039E" w:rsidRDefault="00B9039E" w:rsidP="00C20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39E" w:rsidRDefault="00B9039E" w:rsidP="00C20FCE">
      <w:pPr>
        <w:spacing w:after="0" w:line="240" w:lineRule="auto"/>
      </w:pPr>
      <w:r>
        <w:separator/>
      </w:r>
    </w:p>
  </w:footnote>
  <w:footnote w:type="continuationSeparator" w:id="0">
    <w:p w:rsidR="00B9039E" w:rsidRDefault="00B9039E" w:rsidP="00C20FCE">
      <w:pPr>
        <w:spacing w:after="0" w:line="240" w:lineRule="auto"/>
      </w:pPr>
      <w:r>
        <w:continuationSeparator/>
      </w:r>
    </w:p>
  </w:footnote>
  <w:footnote w:id="1">
    <w:p w:rsidR="00C20FCE" w:rsidRPr="00C20FCE" w:rsidRDefault="00C20FCE" w:rsidP="00C20FCE">
      <w:pPr>
        <w:pStyle w:val="a8"/>
        <w:jc w:val="both"/>
        <w:rPr>
          <w:rFonts w:ascii="Times New Roman" w:hAnsi="Times New Roman" w:cs="Times New Roman"/>
        </w:rPr>
      </w:pPr>
      <w:r w:rsidRPr="00C20FCE">
        <w:rPr>
          <w:rStyle w:val="aa"/>
          <w:rFonts w:ascii="Times New Roman" w:hAnsi="Times New Roman" w:cs="Times New Roman"/>
        </w:rPr>
        <w:footnoteRef/>
      </w:r>
      <w:r w:rsidRPr="00C20FCE">
        <w:rPr>
          <w:rFonts w:ascii="Times New Roman" w:hAnsi="Times New Roman" w:cs="Times New Roman"/>
        </w:rPr>
        <w:t>Наименование оборудования, в том числе его модели и марки указывается согласно документации изготовителя (производителя).</w:t>
      </w:r>
    </w:p>
  </w:footnote>
  <w:footnote w:id="2">
    <w:p w:rsidR="00C20FCE" w:rsidRPr="00CD4EF9" w:rsidRDefault="00C20FCE" w:rsidP="00C20FCE">
      <w:pPr>
        <w:pStyle w:val="a8"/>
        <w:rPr>
          <w:rFonts w:ascii="Times New Roman" w:hAnsi="Times New Roman" w:cs="Times New Roman"/>
        </w:rPr>
      </w:pPr>
      <w:r w:rsidRPr="00C20FCE">
        <w:rPr>
          <w:rStyle w:val="aa"/>
          <w:rFonts w:ascii="Times New Roman" w:hAnsi="Times New Roman" w:cs="Times New Roman"/>
        </w:rPr>
        <w:footnoteRef/>
      </w:r>
      <w:r w:rsidRPr="00C20FCE">
        <w:rPr>
          <w:rFonts w:ascii="Times New Roman" w:hAnsi="Times New Roman" w:cs="Times New Roman"/>
        </w:rPr>
        <w:t xml:space="preserve"> В том числе заводского/сервисного номера, инвентарного номера.</w:t>
      </w:r>
    </w:p>
  </w:footnote>
  <w:footnote w:id="3">
    <w:p w:rsidR="00D94418" w:rsidRPr="00CE2555" w:rsidRDefault="00D94418" w:rsidP="00D94418">
      <w:pPr>
        <w:pStyle w:val="a8"/>
        <w:jc w:val="both"/>
        <w:rPr>
          <w:rFonts w:ascii="Times New Roman" w:hAnsi="Times New Roman" w:cs="Times New Roman"/>
        </w:rPr>
      </w:pPr>
      <w:r w:rsidRPr="00CE2555">
        <w:rPr>
          <w:rStyle w:val="aa"/>
          <w:rFonts w:ascii="Times New Roman" w:hAnsi="Times New Roman" w:cs="Times New Roman"/>
        </w:rPr>
        <w:footnoteRef/>
      </w:r>
      <w:r w:rsidRPr="00CE2555">
        <w:rPr>
          <w:rFonts w:ascii="Times New Roman" w:hAnsi="Times New Roman" w:cs="Times New Roman"/>
        </w:rPr>
        <w:t xml:space="preserve"> Указывается начальная (максимальная) цена </w:t>
      </w:r>
      <w:r w:rsidRPr="00CE2555">
        <w:rPr>
          <w:rFonts w:ascii="Times New Roman" w:hAnsi="Times New Roman" w:cs="Times New Roman"/>
          <w:b/>
        </w:rPr>
        <w:t>каждой запасной части и расходных материалов</w:t>
      </w:r>
      <w:r w:rsidRPr="00CE2555">
        <w:rPr>
          <w:rFonts w:ascii="Times New Roman" w:hAnsi="Times New Roman" w:cs="Times New Roman"/>
        </w:rPr>
        <w:t xml:space="preserve">, используемых при выполнении работ. </w:t>
      </w:r>
    </w:p>
    <w:p w:rsidR="00D94418" w:rsidRDefault="00D94418" w:rsidP="00D94418">
      <w:pPr>
        <w:pStyle w:val="a8"/>
        <w:jc w:val="both"/>
      </w:pPr>
      <w:r w:rsidRPr="00CE2555">
        <w:rPr>
          <w:rFonts w:ascii="Times New Roman" w:hAnsi="Times New Roman" w:cs="Times New Roman"/>
        </w:rPr>
        <w:t xml:space="preserve">При заключении контракта Заказчик в данном столбце уточняет </w:t>
      </w:r>
      <w:r w:rsidRPr="00CE2555">
        <w:rPr>
          <w:rFonts w:ascii="Times New Roman" w:hAnsi="Times New Roman" w:cs="Times New Roman"/>
          <w:b/>
        </w:rPr>
        <w:t>стоимость каждой запасной части и расходных материалов</w:t>
      </w:r>
      <w:r w:rsidRPr="00CE2555">
        <w:rPr>
          <w:rFonts w:ascii="Times New Roman" w:hAnsi="Times New Roman" w:cs="Times New Roman"/>
        </w:rPr>
        <w:t xml:space="preserve"> с учетом предложения победителя закупки о цене исполнения контракта, в соответствии с условием                        о пропорциональном снижении такой цены, предусмотренным документацией о закупке (коэффициент падения цены).</w:t>
      </w:r>
    </w:p>
  </w:footnote>
  <w:footnote w:id="4">
    <w:p w:rsidR="001B1CF5" w:rsidRPr="001B1CF5" w:rsidRDefault="001B1CF5" w:rsidP="001B1CF5">
      <w:pPr>
        <w:pStyle w:val="a8"/>
        <w:jc w:val="both"/>
        <w:rPr>
          <w:rFonts w:ascii="Times New Roman" w:hAnsi="Times New Roman"/>
        </w:rPr>
      </w:pPr>
      <w:r w:rsidRPr="001B1CF5">
        <w:rPr>
          <w:rStyle w:val="aa"/>
          <w:rFonts w:ascii="Times New Roman" w:hAnsi="Times New Roman"/>
        </w:rPr>
        <w:footnoteRef/>
      </w:r>
      <w:r w:rsidRPr="001B1CF5">
        <w:rPr>
          <w:rFonts w:ascii="Times New Roman" w:hAnsi="Times New Roman"/>
        </w:rPr>
        <w:t xml:space="preserve"> </w:t>
      </w:r>
      <w:proofErr w:type="gramStart"/>
      <w:r w:rsidRPr="001B1CF5">
        <w:rPr>
          <w:rFonts w:ascii="Times New Roman" w:hAnsi="Times New Roman"/>
        </w:rPr>
        <w:t>Заполняется в случае если при выполнении работ предполагается</w:t>
      </w:r>
      <w:proofErr w:type="gramEnd"/>
      <w:r w:rsidRPr="001B1CF5">
        <w:rPr>
          <w:rFonts w:ascii="Times New Roman" w:hAnsi="Times New Roman"/>
        </w:rPr>
        <w:t xml:space="preserve"> обновление программного обеспечения и установка опций.</w:t>
      </w:r>
    </w:p>
    <w:p w:rsidR="001B1CF5" w:rsidRPr="001B1CF5" w:rsidRDefault="001B1CF5" w:rsidP="001B1CF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1CF5">
        <w:rPr>
          <w:rFonts w:ascii="Times New Roman" w:hAnsi="Times New Roman" w:cs="Times New Roman"/>
          <w:sz w:val="20"/>
          <w:szCs w:val="20"/>
        </w:rPr>
        <w:t>В данном приложении должно быть указано программное обеспечение, которое уже имеется у заказчика и установлено на соответствующее медицинское оборудование. Обновление программного обеспечения и установка опций должны проводиться в рамках действующего регистрационного удостоверения на медицинское оборудование.</w:t>
      </w:r>
    </w:p>
  </w:footnote>
  <w:footnote w:id="5">
    <w:p w:rsidR="001B1CF5" w:rsidRPr="001B1CF5" w:rsidRDefault="001B1CF5" w:rsidP="001B1CF5">
      <w:pPr>
        <w:pStyle w:val="a8"/>
        <w:jc w:val="both"/>
        <w:rPr>
          <w:rFonts w:ascii="Times New Roman" w:hAnsi="Times New Roman"/>
        </w:rPr>
      </w:pPr>
      <w:r w:rsidRPr="001B1CF5">
        <w:rPr>
          <w:rStyle w:val="aa"/>
          <w:rFonts w:ascii="Times New Roman" w:hAnsi="Times New Roman"/>
        </w:rPr>
        <w:footnoteRef/>
      </w:r>
      <w:r w:rsidRPr="001B1CF5">
        <w:rPr>
          <w:rFonts w:ascii="Times New Roman" w:hAnsi="Times New Roman"/>
        </w:rPr>
        <w:t>Наименование оборудования, в том числе его модели и марки указывается согласно документации изготовителя (производителя).</w:t>
      </w:r>
    </w:p>
  </w:footnote>
  <w:footnote w:id="6">
    <w:p w:rsidR="001B1CF5" w:rsidRDefault="001B1CF5" w:rsidP="001B1CF5">
      <w:pPr>
        <w:pStyle w:val="a8"/>
        <w:rPr>
          <w:rFonts w:ascii="Times New Roman" w:hAnsi="Times New Roman"/>
        </w:rPr>
      </w:pPr>
      <w:r w:rsidRPr="001B1CF5">
        <w:rPr>
          <w:rStyle w:val="aa"/>
          <w:rFonts w:ascii="Times New Roman" w:hAnsi="Times New Roman"/>
        </w:rPr>
        <w:footnoteRef/>
      </w:r>
      <w:r w:rsidRPr="001B1CF5">
        <w:rPr>
          <w:rFonts w:ascii="Times New Roman" w:hAnsi="Times New Roman"/>
        </w:rPr>
        <w:t xml:space="preserve"> В том числе заводского/сервисного номера, инвентарного номера.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02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BC78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0A05ADD"/>
    <w:multiLevelType w:val="multilevel"/>
    <w:tmpl w:val="1698103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3">
    <w:nsid w:val="21C06BE0"/>
    <w:multiLevelType w:val="hybridMultilevel"/>
    <w:tmpl w:val="7A86D520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35809"/>
    <w:multiLevelType w:val="multilevel"/>
    <w:tmpl w:val="22F21DF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5">
    <w:nsid w:val="28266F88"/>
    <w:multiLevelType w:val="hybridMultilevel"/>
    <w:tmpl w:val="EE44338C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54419"/>
    <w:multiLevelType w:val="hybridMultilevel"/>
    <w:tmpl w:val="58588140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9026E4"/>
    <w:multiLevelType w:val="hybridMultilevel"/>
    <w:tmpl w:val="4FC80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33D3A"/>
    <w:multiLevelType w:val="multilevel"/>
    <w:tmpl w:val="32C61B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color w:val="000000" w:themeColor="text1"/>
      </w:rPr>
    </w:lvl>
  </w:abstractNum>
  <w:abstractNum w:abstractNumId="9">
    <w:nsid w:val="3D122B01"/>
    <w:multiLevelType w:val="hybridMultilevel"/>
    <w:tmpl w:val="DD1E6CF2"/>
    <w:lvl w:ilvl="0" w:tplc="7F844D5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3F584BE9"/>
    <w:multiLevelType w:val="hybridMultilevel"/>
    <w:tmpl w:val="B7E202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7A5081"/>
    <w:multiLevelType w:val="hybridMultilevel"/>
    <w:tmpl w:val="6248EF04"/>
    <w:lvl w:ilvl="0" w:tplc="E8602F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1254C2B"/>
    <w:multiLevelType w:val="hybridMultilevel"/>
    <w:tmpl w:val="80246F1C"/>
    <w:lvl w:ilvl="0" w:tplc="7F844D5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574D5C66"/>
    <w:multiLevelType w:val="hybridMultilevel"/>
    <w:tmpl w:val="F36C0190"/>
    <w:lvl w:ilvl="0" w:tplc="7F844D5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5FE070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0AF5A4F"/>
    <w:multiLevelType w:val="hybridMultilevel"/>
    <w:tmpl w:val="7E44892A"/>
    <w:lvl w:ilvl="0" w:tplc="7F844D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D84726"/>
    <w:multiLevelType w:val="hybridMultilevel"/>
    <w:tmpl w:val="76FE6BE0"/>
    <w:lvl w:ilvl="0" w:tplc="7F844D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0532EB"/>
    <w:multiLevelType w:val="hybridMultilevel"/>
    <w:tmpl w:val="2EF2579C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C853B4"/>
    <w:multiLevelType w:val="hybridMultilevel"/>
    <w:tmpl w:val="DFE050BC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A76272"/>
    <w:multiLevelType w:val="hybridMultilevel"/>
    <w:tmpl w:val="F3221CFE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0"/>
  </w:num>
  <w:num w:numId="9">
    <w:abstractNumId w:val="16"/>
  </w:num>
  <w:num w:numId="10">
    <w:abstractNumId w:val="11"/>
  </w:num>
  <w:num w:numId="11">
    <w:abstractNumId w:val="9"/>
  </w:num>
  <w:num w:numId="12">
    <w:abstractNumId w:val="15"/>
  </w:num>
  <w:num w:numId="13">
    <w:abstractNumId w:val="13"/>
  </w:num>
  <w:num w:numId="14">
    <w:abstractNumId w:val="18"/>
  </w:num>
  <w:num w:numId="15">
    <w:abstractNumId w:val="3"/>
  </w:num>
  <w:num w:numId="16">
    <w:abstractNumId w:val="5"/>
  </w:num>
  <w:num w:numId="17">
    <w:abstractNumId w:val="6"/>
  </w:num>
  <w:num w:numId="18">
    <w:abstractNumId w:val="19"/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07A"/>
    <w:rsid w:val="000348CD"/>
    <w:rsid w:val="00034AB6"/>
    <w:rsid w:val="0004274A"/>
    <w:rsid w:val="00044CE7"/>
    <w:rsid w:val="00045E73"/>
    <w:rsid w:val="00061392"/>
    <w:rsid w:val="00072129"/>
    <w:rsid w:val="00082F84"/>
    <w:rsid w:val="000A12D5"/>
    <w:rsid w:val="000C51F5"/>
    <w:rsid w:val="000D6CEC"/>
    <w:rsid w:val="000F0755"/>
    <w:rsid w:val="001051FA"/>
    <w:rsid w:val="0011259D"/>
    <w:rsid w:val="00113C22"/>
    <w:rsid w:val="0012010E"/>
    <w:rsid w:val="00124A7D"/>
    <w:rsid w:val="001254AB"/>
    <w:rsid w:val="00133258"/>
    <w:rsid w:val="00133DB2"/>
    <w:rsid w:val="00134C29"/>
    <w:rsid w:val="0014170B"/>
    <w:rsid w:val="00144785"/>
    <w:rsid w:val="0014748B"/>
    <w:rsid w:val="00170E34"/>
    <w:rsid w:val="00175F53"/>
    <w:rsid w:val="00176678"/>
    <w:rsid w:val="0018365B"/>
    <w:rsid w:val="00186F66"/>
    <w:rsid w:val="00197088"/>
    <w:rsid w:val="001A53BF"/>
    <w:rsid w:val="001A5888"/>
    <w:rsid w:val="001B1CF5"/>
    <w:rsid w:val="001B4F08"/>
    <w:rsid w:val="001B5788"/>
    <w:rsid w:val="001C3367"/>
    <w:rsid w:val="001E52EC"/>
    <w:rsid w:val="001E7C57"/>
    <w:rsid w:val="00221815"/>
    <w:rsid w:val="00274851"/>
    <w:rsid w:val="0028362F"/>
    <w:rsid w:val="002969CE"/>
    <w:rsid w:val="002A067B"/>
    <w:rsid w:val="002A651D"/>
    <w:rsid w:val="002B72D8"/>
    <w:rsid w:val="002C3D90"/>
    <w:rsid w:val="002C7BB3"/>
    <w:rsid w:val="002D324B"/>
    <w:rsid w:val="002D3524"/>
    <w:rsid w:val="002E058C"/>
    <w:rsid w:val="002E5231"/>
    <w:rsid w:val="002F241E"/>
    <w:rsid w:val="002F7864"/>
    <w:rsid w:val="00306A9B"/>
    <w:rsid w:val="00313DA0"/>
    <w:rsid w:val="00314A00"/>
    <w:rsid w:val="00317EA2"/>
    <w:rsid w:val="00321EDF"/>
    <w:rsid w:val="00322519"/>
    <w:rsid w:val="00325121"/>
    <w:rsid w:val="0034176D"/>
    <w:rsid w:val="0036219B"/>
    <w:rsid w:val="00371778"/>
    <w:rsid w:val="0037722F"/>
    <w:rsid w:val="0038100C"/>
    <w:rsid w:val="003841AC"/>
    <w:rsid w:val="0039563E"/>
    <w:rsid w:val="003A795E"/>
    <w:rsid w:val="003B2C0F"/>
    <w:rsid w:val="003C2F29"/>
    <w:rsid w:val="003C79DB"/>
    <w:rsid w:val="003D3570"/>
    <w:rsid w:val="003D5F22"/>
    <w:rsid w:val="003E200E"/>
    <w:rsid w:val="00440173"/>
    <w:rsid w:val="00456A80"/>
    <w:rsid w:val="0046418D"/>
    <w:rsid w:val="004736E7"/>
    <w:rsid w:val="0048191D"/>
    <w:rsid w:val="004822B1"/>
    <w:rsid w:val="00483B95"/>
    <w:rsid w:val="004B6EE1"/>
    <w:rsid w:val="004B7743"/>
    <w:rsid w:val="004C3363"/>
    <w:rsid w:val="004C470B"/>
    <w:rsid w:val="004C5CF1"/>
    <w:rsid w:val="004D0DDD"/>
    <w:rsid w:val="004D4E2E"/>
    <w:rsid w:val="004D584A"/>
    <w:rsid w:val="004E6D61"/>
    <w:rsid w:val="00515636"/>
    <w:rsid w:val="005168C8"/>
    <w:rsid w:val="00556589"/>
    <w:rsid w:val="0056263B"/>
    <w:rsid w:val="0056329F"/>
    <w:rsid w:val="005B56B3"/>
    <w:rsid w:val="005C250A"/>
    <w:rsid w:val="005C707A"/>
    <w:rsid w:val="005D7EBC"/>
    <w:rsid w:val="00607784"/>
    <w:rsid w:val="006126CB"/>
    <w:rsid w:val="006357A3"/>
    <w:rsid w:val="006418F6"/>
    <w:rsid w:val="00641987"/>
    <w:rsid w:val="00644438"/>
    <w:rsid w:val="00670D99"/>
    <w:rsid w:val="00687A2A"/>
    <w:rsid w:val="006978EC"/>
    <w:rsid w:val="006B2C63"/>
    <w:rsid w:val="006B646F"/>
    <w:rsid w:val="006D27E7"/>
    <w:rsid w:val="006D2A8E"/>
    <w:rsid w:val="006D4614"/>
    <w:rsid w:val="006E4313"/>
    <w:rsid w:val="006E4836"/>
    <w:rsid w:val="0070080C"/>
    <w:rsid w:val="00734F24"/>
    <w:rsid w:val="00737D8F"/>
    <w:rsid w:val="007562F0"/>
    <w:rsid w:val="007574F6"/>
    <w:rsid w:val="00764A3F"/>
    <w:rsid w:val="00774A31"/>
    <w:rsid w:val="00787792"/>
    <w:rsid w:val="007964AC"/>
    <w:rsid w:val="007B583C"/>
    <w:rsid w:val="007D2254"/>
    <w:rsid w:val="007E1E8D"/>
    <w:rsid w:val="00804B73"/>
    <w:rsid w:val="0083062F"/>
    <w:rsid w:val="00842149"/>
    <w:rsid w:val="0085603F"/>
    <w:rsid w:val="00885379"/>
    <w:rsid w:val="008A1D4A"/>
    <w:rsid w:val="008B3A37"/>
    <w:rsid w:val="008B6964"/>
    <w:rsid w:val="008C1470"/>
    <w:rsid w:val="008E4AFE"/>
    <w:rsid w:val="008E4C7A"/>
    <w:rsid w:val="008E5209"/>
    <w:rsid w:val="008F33C6"/>
    <w:rsid w:val="008F4614"/>
    <w:rsid w:val="008F63F5"/>
    <w:rsid w:val="009213B2"/>
    <w:rsid w:val="00925BAE"/>
    <w:rsid w:val="009273E6"/>
    <w:rsid w:val="009369BF"/>
    <w:rsid w:val="00953989"/>
    <w:rsid w:val="00971430"/>
    <w:rsid w:val="00972857"/>
    <w:rsid w:val="00973907"/>
    <w:rsid w:val="009759B2"/>
    <w:rsid w:val="00987076"/>
    <w:rsid w:val="009879B2"/>
    <w:rsid w:val="009A1D30"/>
    <w:rsid w:val="009A6886"/>
    <w:rsid w:val="009B79B1"/>
    <w:rsid w:val="009D7A70"/>
    <w:rsid w:val="009E3B89"/>
    <w:rsid w:val="009E6AEB"/>
    <w:rsid w:val="009F6CF9"/>
    <w:rsid w:val="00A049D4"/>
    <w:rsid w:val="00A10172"/>
    <w:rsid w:val="00A32E8B"/>
    <w:rsid w:val="00A4277C"/>
    <w:rsid w:val="00A60E97"/>
    <w:rsid w:val="00AA111A"/>
    <w:rsid w:val="00AC0713"/>
    <w:rsid w:val="00AC11E5"/>
    <w:rsid w:val="00AC1985"/>
    <w:rsid w:val="00AC3F2D"/>
    <w:rsid w:val="00AC4E9B"/>
    <w:rsid w:val="00AC62F0"/>
    <w:rsid w:val="00B20F9F"/>
    <w:rsid w:val="00B22930"/>
    <w:rsid w:val="00B24B50"/>
    <w:rsid w:val="00B25C2A"/>
    <w:rsid w:val="00B33E12"/>
    <w:rsid w:val="00B4220F"/>
    <w:rsid w:val="00B84BDC"/>
    <w:rsid w:val="00B8514C"/>
    <w:rsid w:val="00B9039E"/>
    <w:rsid w:val="00B91253"/>
    <w:rsid w:val="00B95CDE"/>
    <w:rsid w:val="00B96724"/>
    <w:rsid w:val="00B97369"/>
    <w:rsid w:val="00BA080A"/>
    <w:rsid w:val="00BB3EC8"/>
    <w:rsid w:val="00BB68E2"/>
    <w:rsid w:val="00BD210E"/>
    <w:rsid w:val="00BD746E"/>
    <w:rsid w:val="00BE058C"/>
    <w:rsid w:val="00BE2149"/>
    <w:rsid w:val="00BF7EF4"/>
    <w:rsid w:val="00BF7F34"/>
    <w:rsid w:val="00C02AF9"/>
    <w:rsid w:val="00C14BB8"/>
    <w:rsid w:val="00C17537"/>
    <w:rsid w:val="00C20FCE"/>
    <w:rsid w:val="00C27C4A"/>
    <w:rsid w:val="00C3199E"/>
    <w:rsid w:val="00C32E89"/>
    <w:rsid w:val="00C34FB9"/>
    <w:rsid w:val="00C35EC3"/>
    <w:rsid w:val="00C80F51"/>
    <w:rsid w:val="00C9327E"/>
    <w:rsid w:val="00CB3844"/>
    <w:rsid w:val="00CB664C"/>
    <w:rsid w:val="00CC569A"/>
    <w:rsid w:val="00CD1823"/>
    <w:rsid w:val="00CD3DB6"/>
    <w:rsid w:val="00CD4AC5"/>
    <w:rsid w:val="00CE2555"/>
    <w:rsid w:val="00D0411D"/>
    <w:rsid w:val="00D115E1"/>
    <w:rsid w:val="00D15502"/>
    <w:rsid w:val="00D15FC3"/>
    <w:rsid w:val="00D40CFA"/>
    <w:rsid w:val="00D5472C"/>
    <w:rsid w:val="00D557BE"/>
    <w:rsid w:val="00D56FB3"/>
    <w:rsid w:val="00D57DBC"/>
    <w:rsid w:val="00D60E35"/>
    <w:rsid w:val="00D61110"/>
    <w:rsid w:val="00D61E3E"/>
    <w:rsid w:val="00D62FA5"/>
    <w:rsid w:val="00D66467"/>
    <w:rsid w:val="00D66CF2"/>
    <w:rsid w:val="00D709FD"/>
    <w:rsid w:val="00D7197D"/>
    <w:rsid w:val="00D726BD"/>
    <w:rsid w:val="00D81F48"/>
    <w:rsid w:val="00D8556C"/>
    <w:rsid w:val="00D94176"/>
    <w:rsid w:val="00D94418"/>
    <w:rsid w:val="00D95F68"/>
    <w:rsid w:val="00D977BE"/>
    <w:rsid w:val="00DA10D1"/>
    <w:rsid w:val="00DA1B12"/>
    <w:rsid w:val="00DA3A90"/>
    <w:rsid w:val="00DA578F"/>
    <w:rsid w:val="00DB23EF"/>
    <w:rsid w:val="00DC55E4"/>
    <w:rsid w:val="00DD2D8A"/>
    <w:rsid w:val="00DE1564"/>
    <w:rsid w:val="00DE781E"/>
    <w:rsid w:val="00E02DC5"/>
    <w:rsid w:val="00E10C90"/>
    <w:rsid w:val="00E303BE"/>
    <w:rsid w:val="00E3219D"/>
    <w:rsid w:val="00E33765"/>
    <w:rsid w:val="00E46855"/>
    <w:rsid w:val="00E56780"/>
    <w:rsid w:val="00E619CE"/>
    <w:rsid w:val="00E625C5"/>
    <w:rsid w:val="00E66021"/>
    <w:rsid w:val="00E665D7"/>
    <w:rsid w:val="00E67501"/>
    <w:rsid w:val="00E70334"/>
    <w:rsid w:val="00E71655"/>
    <w:rsid w:val="00E825FA"/>
    <w:rsid w:val="00EA257F"/>
    <w:rsid w:val="00EB3CE5"/>
    <w:rsid w:val="00EC59DF"/>
    <w:rsid w:val="00EC7BC0"/>
    <w:rsid w:val="00ED30DF"/>
    <w:rsid w:val="00ED588B"/>
    <w:rsid w:val="00EF1844"/>
    <w:rsid w:val="00F04E54"/>
    <w:rsid w:val="00F14F27"/>
    <w:rsid w:val="00F26FD2"/>
    <w:rsid w:val="00F42EB4"/>
    <w:rsid w:val="00F500C9"/>
    <w:rsid w:val="00F5759E"/>
    <w:rsid w:val="00F63685"/>
    <w:rsid w:val="00F66FF3"/>
    <w:rsid w:val="00F745EC"/>
    <w:rsid w:val="00F7554F"/>
    <w:rsid w:val="00F91C32"/>
    <w:rsid w:val="00F9231A"/>
    <w:rsid w:val="00FA428F"/>
    <w:rsid w:val="00FB2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A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8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1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C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DE1564"/>
    <w:rPr>
      <w:color w:val="0000FF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C20FCE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20FCE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20F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A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8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1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C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DE1564"/>
    <w:rPr>
      <w:color w:val="0000FF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C20FCE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20FCE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20F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6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relkovaAV\Desktop\&#1090;&#1086;%20&#1080;%20&#1088;&#1077;&#1084;&#1086;&#1085;&#1090;%20&#1084;&#1077;&#1076;%20&#1086;&#1073;&#1086;&#1088;&#1091;&#1076;&#1086;&#1074;&#1072;&#1085;&#1080;&#1103;\&#1087;&#1088;&#1080;&#1083;&#1086;&#1078;&#1077;&#1085;&#1080;&#1077;%20&#1082;%20&#1058;&#1047;%20(&#1058;&#1054;%20&#1080;%20&#1088;&#1077;&#1084;&#1086;&#1085;&#1090;%20&#1084;&#1077;&#1076;.&#1090;&#1077;&#1093;&#1085;&#1080;&#1082;&#1080;,%20&#1074;&#1077;&#1088;&#1086;&#1103;&#1090;&#1085;&#1086;&#1089;&#1090;&#1085;&#1099;&#1081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467C1-C396-4A63-AD38-2DAD2EAD9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к ТЗ (ТО и ремонт мед.техники, вероятностный)</Template>
  <TotalTime>12</TotalTime>
  <Pages>4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Стрелкова Анастасия Вадимовна</dc:creator>
  <cp:lastModifiedBy>Стрелкова Анастасия Вадимовна</cp:lastModifiedBy>
  <cp:revision>6</cp:revision>
  <cp:lastPrinted>2019-02-21T11:06:00Z</cp:lastPrinted>
  <dcterms:created xsi:type="dcterms:W3CDTF">2019-02-20T05:40:00Z</dcterms:created>
  <dcterms:modified xsi:type="dcterms:W3CDTF">2019-02-21T12:37:00Z</dcterms:modified>
</cp:coreProperties>
</file>